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45270" w:rsidR="00F64DF7" w:rsidP="00F64DF7" w:rsidRDefault="00A966B6" w14:paraId="27E9A032" w14:textId="12FD4885">
      <w:pPr>
        <w:rPr>
          <w:sz w:val="36"/>
          <w:szCs w:val="36"/>
        </w:rPr>
      </w:pPr>
      <w:r w:rsidRPr="632479FC" w:rsidR="00A966B6">
        <w:rPr>
          <w:sz w:val="36"/>
          <w:szCs w:val="36"/>
        </w:rPr>
        <w:t xml:space="preserve">Del I </w:t>
      </w:r>
      <w:r w:rsidRPr="632479FC" w:rsidR="1A17A3F5">
        <w:rPr>
          <w:sz w:val="36"/>
          <w:szCs w:val="36"/>
        </w:rPr>
        <w:t>Søknadsbrev</w:t>
      </w:r>
      <w:r w:rsidRPr="632479FC" w:rsidR="00A25535">
        <w:rPr>
          <w:sz w:val="36"/>
          <w:szCs w:val="36"/>
        </w:rPr>
        <w:t>brev</w:t>
      </w:r>
    </w:p>
    <w:p w:rsidR="00A25535" w:rsidP="00F64DF7" w:rsidRDefault="00A25535" w14:paraId="2E3807B5" w14:textId="77777777">
      <w:pPr>
        <w:rPr>
          <w:sz w:val="28"/>
          <w:szCs w:val="28"/>
        </w:rPr>
      </w:pPr>
    </w:p>
    <w:p w:rsidRPr="00A966B6" w:rsidR="00A966B6" w:rsidP="632479FC" w:rsidRDefault="002F373B" w14:paraId="285C9080" w14:textId="47563917">
      <w:pPr>
        <w:rPr>
          <w:rFonts w:cs="Arial"/>
          <w:b w:val="1"/>
          <w:bCs w:val="1"/>
          <w:sz w:val="24"/>
          <w:szCs w:val="24"/>
        </w:rPr>
      </w:pPr>
      <w:r w:rsidRPr="632479FC" w:rsidR="002F373B">
        <w:rPr>
          <w:rFonts w:cs="Arial"/>
          <w:b w:val="1"/>
          <w:bCs w:val="1"/>
          <w:sz w:val="24"/>
          <w:szCs w:val="24"/>
        </w:rPr>
        <w:t>R</w:t>
      </w:r>
      <w:r w:rsidRPr="632479FC" w:rsidR="00D96F8D">
        <w:rPr>
          <w:rFonts w:cs="Arial"/>
          <w:b w:val="1"/>
          <w:bCs w:val="1"/>
          <w:sz w:val="24"/>
          <w:szCs w:val="24"/>
        </w:rPr>
        <w:t>0</w:t>
      </w:r>
      <w:r w:rsidRPr="632479FC" w:rsidR="00E00455">
        <w:rPr>
          <w:rFonts w:cs="Arial"/>
          <w:b w:val="1"/>
          <w:bCs w:val="1"/>
          <w:sz w:val="24"/>
          <w:szCs w:val="24"/>
        </w:rPr>
        <w:t>1</w:t>
      </w:r>
      <w:r w:rsidRPr="632479FC" w:rsidR="54BE0B12">
        <w:rPr>
          <w:rFonts w:cs="Arial"/>
          <w:b w:val="1"/>
          <w:bCs w:val="1"/>
          <w:sz w:val="24"/>
          <w:szCs w:val="24"/>
        </w:rPr>
        <w:t>882 DPS</w:t>
      </w:r>
      <w:r w:rsidRPr="632479FC" w:rsidR="54BE0B12">
        <w:rPr>
          <w:rFonts w:cs="Arial"/>
          <w:b w:val="1"/>
          <w:bCs w:val="1"/>
          <w:sz w:val="24"/>
          <w:szCs w:val="24"/>
        </w:rPr>
        <w:t xml:space="preserve"> Bistand Reguleringsplanarbeid</w:t>
      </w:r>
    </w:p>
    <w:p w:rsidRPr="00A966B6" w:rsidR="00A966B6" w:rsidP="00A966B6" w:rsidRDefault="00A966B6" w14:paraId="022041B7" w14:textId="77777777">
      <w:pPr>
        <w:rPr>
          <w:rFonts w:cs="Arial"/>
          <w:b/>
          <w:sz w:val="24"/>
        </w:rPr>
      </w:pPr>
    </w:p>
    <w:p w:rsidRPr="00157903" w:rsidR="00A966B6" w:rsidP="632479FC" w:rsidRDefault="00340C55" w14:paraId="2A85BA56" w14:textId="5D941ED9">
      <w:pPr>
        <w:rPr>
          <w:rFonts w:cs="Arial"/>
          <w:b w:val="1"/>
          <w:bCs w:val="1"/>
          <w:sz w:val="24"/>
          <w:szCs w:val="24"/>
        </w:rPr>
      </w:pPr>
      <w:r w:rsidRPr="632479FC" w:rsidR="00340C55">
        <w:rPr>
          <w:rFonts w:cs="Arial"/>
          <w:b w:val="1"/>
          <w:bCs w:val="1"/>
          <w:sz w:val="24"/>
          <w:szCs w:val="24"/>
        </w:rPr>
        <w:t xml:space="preserve">Saks. nr. </w:t>
      </w:r>
      <w:r w:rsidRPr="632479FC" w:rsidR="00817360">
        <w:rPr>
          <w:rFonts w:cs="Arial"/>
          <w:b w:val="1"/>
          <w:bCs w:val="1"/>
          <w:sz w:val="24"/>
          <w:szCs w:val="24"/>
        </w:rPr>
        <w:t>202</w:t>
      </w:r>
      <w:r w:rsidRPr="632479FC" w:rsidR="004A3FEF">
        <w:rPr>
          <w:rFonts w:cs="Arial"/>
          <w:b w:val="1"/>
          <w:bCs w:val="1"/>
          <w:sz w:val="24"/>
          <w:szCs w:val="24"/>
        </w:rPr>
        <w:t>5</w:t>
      </w:r>
      <w:r w:rsidRPr="632479FC" w:rsidR="007A17B8">
        <w:rPr>
          <w:rFonts w:cs="Arial"/>
          <w:b w:val="1"/>
          <w:bCs w:val="1"/>
          <w:sz w:val="24"/>
          <w:szCs w:val="24"/>
        </w:rPr>
        <w:t>/</w:t>
      </w:r>
      <w:r w:rsidRPr="632479FC" w:rsidR="67948ACD">
        <w:rPr>
          <w:rFonts w:cs="Arial"/>
          <w:b w:val="1"/>
          <w:bCs w:val="1"/>
          <w:sz w:val="24"/>
          <w:szCs w:val="24"/>
        </w:rPr>
        <w:t>5361</w:t>
      </w:r>
    </w:p>
    <w:p w:rsidR="0035606B" w:rsidP="00F64DF7" w:rsidRDefault="0035606B" w14:paraId="55AD3FC3" w14:textId="29F2B3BA">
      <w:pPr>
        <w:rPr>
          <w:sz w:val="28"/>
          <w:szCs w:val="28"/>
        </w:rPr>
      </w:pPr>
    </w:p>
    <w:p w:rsidRPr="00F45270" w:rsidR="00A25535" w:rsidP="00F45270" w:rsidRDefault="00A25535" w14:paraId="300ED566" w14:textId="4BF8F098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7672467A" w:rsidR="67948ACD">
        <w:rPr>
          <w:sz w:val="28"/>
          <w:szCs w:val="28"/>
        </w:rPr>
        <w:t>Søknads</w:t>
      </w:r>
      <w:r w:rsidRPr="7672467A" w:rsidR="35FA32FA">
        <w:rPr>
          <w:sz w:val="28"/>
          <w:szCs w:val="28"/>
        </w:rPr>
        <w:t>be</w:t>
      </w:r>
      <w:r w:rsidRPr="7672467A" w:rsidR="00A25535">
        <w:rPr>
          <w:sz w:val="28"/>
          <w:szCs w:val="28"/>
        </w:rPr>
        <w:t>kreftelse:</w:t>
      </w:r>
    </w:p>
    <w:p w:rsidR="00A25535" w:rsidP="00F64DF7" w:rsidRDefault="00A25535" w14:paraId="7134730F" w14:textId="7777777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Tr="7672467A" w14:paraId="24FCC414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P="7672467A" w:rsidRDefault="00A25535" w14:paraId="15A90B43" w14:textId="14149582">
            <w:pPr>
              <w:rPr>
                <w:rFonts w:ascii="Calibri" w:hAnsi="Calibri" w:cs="Calibri" w:asciiTheme="majorAscii" w:hAnsiTheme="majorAscii" w:cstheme="majorAscii"/>
                <w:b w:val="1"/>
                <w:bCs w:val="1"/>
                <w:sz w:val="22"/>
                <w:szCs w:val="22"/>
                <w:lang w:eastAsia="en-US"/>
              </w:rPr>
            </w:pPr>
            <w:r w:rsidRPr="7672467A" w:rsidR="78ABCB8F">
              <w:rPr>
                <w:rFonts w:ascii="Calibri" w:hAnsi="Calibri" w:cs="Calibri" w:asciiTheme="majorAscii" w:hAnsiTheme="majorAscii" w:cstheme="majorAscii"/>
                <w:b w:val="1"/>
                <w:bCs w:val="1"/>
                <w:sz w:val="22"/>
                <w:szCs w:val="22"/>
                <w:lang w:eastAsia="en-US"/>
              </w:rPr>
              <w:t>Firmanavn</w:t>
            </w:r>
            <w:r w:rsidRPr="7672467A" w:rsidR="00A25535">
              <w:rPr>
                <w:rFonts w:ascii="Calibri" w:hAnsi="Calibri" w:cs="Calibri" w:asciiTheme="majorAscii" w:hAnsiTheme="majorAscii" w:cstheme="majorAscii"/>
                <w:b w:val="1"/>
                <w:bCs w:val="1"/>
                <w:sz w:val="22"/>
                <w:szCs w:val="22"/>
                <w:lang w:eastAsia="en-US"/>
              </w:rPr>
              <w:t>:</w:t>
            </w:r>
          </w:p>
          <w:p w:rsidRPr="00AC1E41" w:rsidR="00A25535" w:rsidRDefault="00A25535" w14:paraId="44CB62C9" w14:textId="6FE740AC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49999BDA" w14:textId="77777777">
            <w:pPr>
              <w:rPr>
                <w:lang w:eastAsia="en-US"/>
              </w:rPr>
            </w:pPr>
          </w:p>
        </w:tc>
      </w:tr>
      <w:tr w:rsidR="00F03F8B" w:rsidTr="7672467A" w14:paraId="6A878B5F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F03F8B" w:rsidRDefault="00F03F8B" w14:paraId="4C959AA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Organisasjonsnr.</w:t>
            </w:r>
          </w:p>
          <w:p w:rsidRPr="00AC1E41" w:rsidR="00F03F8B" w:rsidRDefault="00F03F8B" w14:paraId="6B3917CB" w14:textId="08E8230F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03F8B" w:rsidRDefault="00F03F8B" w14:paraId="0852C621" w14:textId="77777777">
            <w:pPr>
              <w:rPr>
                <w:lang w:eastAsia="en-US"/>
              </w:rPr>
            </w:pPr>
          </w:p>
        </w:tc>
      </w:tr>
      <w:tr w:rsidR="00A25535" w:rsidTr="7672467A" w14:paraId="05B0AC97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5591F86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:rsidRPr="00AC1E41" w:rsidR="00A25535" w:rsidRDefault="00A25535" w14:paraId="0FFAEA7E" w14:textId="1121B7B9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2802923B" w14:textId="77777777">
            <w:pPr>
              <w:rPr>
                <w:lang w:eastAsia="en-US"/>
              </w:rPr>
            </w:pPr>
          </w:p>
        </w:tc>
      </w:tr>
      <w:tr w:rsidR="00A25535" w:rsidTr="7672467A" w14:paraId="21342C3A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1356E5E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:rsidRPr="00AC1E41" w:rsidR="00A25535" w:rsidRDefault="00A25535" w14:paraId="65D9D773" w14:textId="5BF2F968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712B3243" w14:textId="77777777">
            <w:pPr>
              <w:rPr>
                <w:lang w:eastAsia="en-US"/>
              </w:rPr>
            </w:pPr>
          </w:p>
        </w:tc>
      </w:tr>
      <w:tr w:rsidR="00A25535" w:rsidTr="7672467A" w14:paraId="29B913CF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2C2578D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:rsidRPr="00AC1E41" w:rsidR="00A25535" w:rsidRDefault="00A25535" w14:paraId="69917885" w14:textId="07BE573D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0CC98326" w14:textId="77777777">
            <w:pPr>
              <w:rPr>
                <w:lang w:eastAsia="en-US"/>
              </w:rPr>
            </w:pPr>
          </w:p>
        </w:tc>
      </w:tr>
      <w:tr w:rsidR="00A25535" w:rsidTr="7672467A" w14:paraId="06D4C8AE" w14:textId="77777777">
        <w:trPr>
          <w:trHeight w:val="253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1C4F3AC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:rsidRPr="00AC1E41" w:rsidR="00A25535" w:rsidRDefault="00A25535" w14:paraId="3C39BF38" w14:textId="349A3E2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0E69AB14" w14:textId="77777777">
            <w:pPr>
              <w:rPr>
                <w:lang w:eastAsia="en-US"/>
              </w:rPr>
            </w:pPr>
          </w:p>
        </w:tc>
      </w:tr>
      <w:tr w:rsidR="00A25535" w:rsidTr="7672467A" w14:paraId="73F2D0D9" w14:textId="77777777">
        <w:trPr>
          <w:trHeight w:val="299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500C4E6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:rsidRPr="00AC1E41" w:rsidR="00A25535" w:rsidRDefault="00A25535" w14:paraId="1931312B" w14:textId="268ED19D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0F380A60" w14:textId="77777777">
            <w:pPr>
              <w:rPr>
                <w:lang w:eastAsia="en-US"/>
              </w:rPr>
            </w:pPr>
          </w:p>
        </w:tc>
      </w:tr>
    </w:tbl>
    <w:p w:rsidR="00F357DE" w:rsidP="00F64DF7" w:rsidRDefault="00F357DE" w14:paraId="54754B82" w14:textId="77777777">
      <w:pPr>
        <w:rPr>
          <w:sz w:val="28"/>
          <w:szCs w:val="28"/>
        </w:rPr>
      </w:pPr>
    </w:p>
    <w:p w:rsidR="00F357DE" w:rsidP="7672467A" w:rsidRDefault="00F357DE" w14:paraId="61A9FBE1" w14:textId="32AE7193">
      <w:pPr>
        <w:rPr>
          <w:strike w:val="1"/>
          <w:sz w:val="28"/>
          <w:szCs w:val="28"/>
        </w:rPr>
      </w:pPr>
      <w:r w:rsidRPr="7672467A" w:rsidR="00F357DE">
        <w:rPr>
          <w:sz w:val="28"/>
          <w:szCs w:val="28"/>
        </w:rPr>
        <w:t xml:space="preserve">Vi </w:t>
      </w:r>
      <w:r w:rsidRPr="7672467A" w:rsidR="79560B5C">
        <w:rPr>
          <w:sz w:val="28"/>
          <w:szCs w:val="28"/>
        </w:rPr>
        <w:t>søke</w:t>
      </w:r>
      <w:r w:rsidRPr="7672467A" w:rsidR="00F357DE">
        <w:rPr>
          <w:sz w:val="28"/>
          <w:szCs w:val="28"/>
        </w:rPr>
        <w:t xml:space="preserve">r med dette </w:t>
      </w:r>
      <w:r w:rsidRPr="7672467A" w:rsidR="084EE7EB">
        <w:rPr>
          <w:sz w:val="28"/>
          <w:szCs w:val="28"/>
        </w:rPr>
        <w:t>dokumentet</w:t>
      </w:r>
      <w:r w:rsidRPr="7672467A" w:rsidR="00F357DE">
        <w:rPr>
          <w:sz w:val="28"/>
          <w:szCs w:val="28"/>
        </w:rPr>
        <w:t xml:space="preserve"> </w:t>
      </w:r>
      <w:r w:rsidRPr="7672467A" w:rsidR="5EFED13E">
        <w:rPr>
          <w:sz w:val="28"/>
          <w:szCs w:val="28"/>
        </w:rPr>
        <w:t xml:space="preserve">opptak </w:t>
      </w:r>
      <w:r w:rsidRPr="7672467A" w:rsidR="00F357DE">
        <w:rPr>
          <w:sz w:val="28"/>
          <w:szCs w:val="28"/>
        </w:rPr>
        <w:t xml:space="preserve">i ovennevnte </w:t>
      </w:r>
      <w:r w:rsidRPr="7672467A" w:rsidR="50FE6805">
        <w:rPr>
          <w:sz w:val="28"/>
          <w:szCs w:val="28"/>
        </w:rPr>
        <w:t>DPS</w:t>
      </w:r>
      <w:r w:rsidRPr="7672467A" w:rsidR="08AB58B9">
        <w:rPr>
          <w:sz w:val="28"/>
          <w:szCs w:val="28"/>
        </w:rPr>
        <w:t>.</w:t>
      </w:r>
    </w:p>
    <w:p w:rsidR="00AC1E41" w:rsidP="00F64DF7" w:rsidRDefault="00F357DE" w14:paraId="7CFA2B2B" w14:textId="226040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7672467A" w:rsidTr="7672467A" w14:paraId="615531B3">
        <w:trPr>
          <w:trHeight w:val="559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="10E177C3" w:rsidP="7672467A" w:rsidRDefault="10E177C3" w14:paraId="3C5F1A10" w14:textId="7D4CE656">
            <w:pPr>
              <w:pStyle w:val="Normal"/>
              <w:rPr>
                <w:rFonts w:ascii="Calibri" w:hAnsi="Calibri" w:cs="Calibri" w:asciiTheme="majorAscii" w:hAnsiTheme="majorAscii" w:cstheme="majorAscii"/>
                <w:b w:val="1"/>
                <w:bCs w:val="1"/>
                <w:sz w:val="22"/>
                <w:szCs w:val="22"/>
                <w:lang w:eastAsia="en-US"/>
              </w:rPr>
            </w:pPr>
            <w:r w:rsidRPr="7672467A" w:rsidR="10E177C3">
              <w:rPr>
                <w:rFonts w:ascii="Calibri" w:hAnsi="Calibri" w:cs="Calibri" w:asciiTheme="majorAscii" w:hAnsiTheme="majorAscii" w:cstheme="majorAscii"/>
                <w:b w:val="1"/>
                <w:bCs w:val="1"/>
                <w:sz w:val="22"/>
                <w:szCs w:val="22"/>
                <w:lang w:eastAsia="en-US"/>
              </w:rPr>
              <w:t>Kvalifikasjonskrav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0E177C3" w:rsidP="7672467A" w:rsidRDefault="10E177C3" w14:paraId="2AA18F47" w14:textId="412FF78C">
            <w:pPr>
              <w:pStyle w:val="Normal"/>
              <w:rPr>
                <w:i w:val="1"/>
                <w:iCs w:val="1"/>
                <w:lang w:eastAsia="en-US"/>
              </w:rPr>
            </w:pPr>
            <w:r w:rsidRPr="7672467A" w:rsidR="10E177C3">
              <w:rPr>
                <w:i w:val="1"/>
                <w:iCs w:val="1"/>
                <w:lang w:eastAsia="en-US"/>
              </w:rPr>
              <w:t xml:space="preserve">Leverandør bekrefter at </w:t>
            </w:r>
            <w:r w:rsidRPr="7672467A" w:rsidR="638ABA09">
              <w:rPr>
                <w:i w:val="1"/>
                <w:iCs w:val="1"/>
                <w:lang w:eastAsia="en-US"/>
              </w:rPr>
              <w:t xml:space="preserve">kvalifikasjonskrav </w:t>
            </w:r>
            <w:r w:rsidRPr="7672467A" w:rsidR="638ABA09">
              <w:rPr>
                <w:i w:val="1"/>
                <w:iCs w:val="1"/>
                <w:lang w:eastAsia="en-US"/>
              </w:rPr>
              <w:t>oppfylles</w:t>
            </w:r>
            <w:r w:rsidRPr="7672467A" w:rsidR="638ABA09">
              <w:rPr>
                <w:i w:val="1"/>
                <w:iCs w:val="1"/>
                <w:lang w:eastAsia="en-US"/>
              </w:rPr>
              <w:t xml:space="preserve">, og at </w:t>
            </w:r>
            <w:r w:rsidRPr="7672467A" w:rsidR="10E177C3">
              <w:rPr>
                <w:i w:val="1"/>
                <w:iCs w:val="1"/>
                <w:lang w:eastAsia="en-US"/>
              </w:rPr>
              <w:t xml:space="preserve">nødvendig dokumentasjon for samtlige kvalifikasjonskrav er </w:t>
            </w:r>
            <w:r w:rsidRPr="7672467A" w:rsidR="4144A721">
              <w:rPr>
                <w:i w:val="1"/>
                <w:iCs w:val="1"/>
                <w:lang w:eastAsia="en-US"/>
              </w:rPr>
              <w:t xml:space="preserve">vedlagt i konkurransegjennomføringsverktøyet. </w:t>
            </w:r>
          </w:p>
        </w:tc>
      </w:tr>
      <w:tr w:rsidR="00A25535" w:rsidTr="7672467A" w14:paraId="4352B620" w14:textId="77777777">
        <w:trPr>
          <w:trHeight w:val="559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7FD8E54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3EE05970" w14:textId="77777777">
            <w:pPr>
              <w:rPr>
                <w:lang w:eastAsia="en-US"/>
              </w:rPr>
            </w:pPr>
          </w:p>
          <w:p w:rsidR="00A25535" w:rsidRDefault="00A25535" w14:paraId="3FD401B8" w14:textId="77777777">
            <w:pPr>
              <w:rPr>
                <w:lang w:eastAsia="en-US"/>
              </w:rPr>
            </w:pPr>
          </w:p>
        </w:tc>
      </w:tr>
      <w:tr w:rsidR="00A25535" w:rsidTr="7672467A" w14:paraId="1974CC44" w14:textId="77777777">
        <w:trPr>
          <w:trHeight w:val="54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AC1E41" w:rsidR="00A25535" w:rsidRDefault="00A25535" w14:paraId="5721D20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Navn:</w:t>
            </w:r>
          </w:p>
          <w:p w:rsidRPr="00AC1E41" w:rsidR="00A25535" w:rsidRDefault="00A25535" w14:paraId="478224D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66CB1F18" w14:textId="77777777">
            <w:pPr>
              <w:rPr>
                <w:lang w:eastAsia="en-US"/>
              </w:rPr>
            </w:pPr>
          </w:p>
        </w:tc>
      </w:tr>
      <w:tr w:rsidR="00A25535" w:rsidTr="7672467A" w14:paraId="437C6CD5" w14:textId="77777777">
        <w:trPr>
          <w:trHeight w:val="552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30CCF97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428A0206" w14:textId="77777777">
            <w:pPr>
              <w:rPr>
                <w:lang w:eastAsia="en-US"/>
              </w:rPr>
            </w:pPr>
          </w:p>
        </w:tc>
      </w:tr>
      <w:tr w:rsidR="00A25535" w:rsidTr="7672467A" w14:paraId="2F4C982D" w14:textId="77777777">
        <w:trPr>
          <w:trHeight w:val="691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AC1E41" w:rsidR="00A25535" w:rsidRDefault="00A25535" w14:paraId="1767FA4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Signatur:</w:t>
            </w:r>
          </w:p>
          <w:p w:rsidRPr="00AC1E41" w:rsidR="00A25535" w:rsidP="7672467A" w:rsidRDefault="00A25535" w14:paraId="0AF83F0C" w14:textId="688CB92A">
            <w:pPr>
              <w:rPr>
                <w:rFonts w:ascii="Calibri" w:hAnsi="Calibri" w:cs="Calibri" w:asciiTheme="majorAscii" w:hAnsiTheme="majorAscii" w:cstheme="majorAscii"/>
                <w:strike w:val="1"/>
                <w:lang w:eastAsia="en-US"/>
              </w:rPr>
            </w:pPr>
            <w:r w:rsidRPr="7672467A" w:rsidR="00A25535">
              <w:rPr>
                <w:rFonts w:ascii="Calibri" w:hAnsi="Calibri" w:cs="Calibri" w:asciiTheme="majorAscii" w:hAnsiTheme="majorAscii" w:cstheme="majorAscii"/>
              </w:rPr>
              <w:t>Den som signerer på vegne av tilbyder, må ha prokura eller signaturfullmakt</w:t>
            </w:r>
            <w:r w:rsidRPr="7672467A" w:rsidR="0BE5641A">
              <w:rPr>
                <w:rFonts w:ascii="Calibri" w:hAnsi="Calibri" w:cs="Calibri" w:asciiTheme="majorAscii" w:hAnsiTheme="majorAscii" w:cstheme="majorAscii"/>
              </w:rPr>
              <w:t>.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5535" w:rsidRDefault="00A25535" w14:paraId="70976202" w14:textId="77777777">
            <w:pPr>
              <w:rPr>
                <w:lang w:eastAsia="en-US"/>
              </w:rPr>
            </w:pPr>
          </w:p>
          <w:p w:rsidR="00A25535" w:rsidRDefault="00A25535" w14:paraId="7A97DED5" w14:textId="77777777">
            <w:pPr>
              <w:rPr>
                <w:lang w:eastAsia="en-US"/>
              </w:rPr>
            </w:pPr>
          </w:p>
        </w:tc>
      </w:tr>
    </w:tbl>
    <w:p w:rsidR="00ED070A" w:rsidP="00DC57BB" w:rsidRDefault="00ED070A" w14:paraId="0451C47D" w14:textId="77777777">
      <w:pPr>
        <w:pStyle w:val="Listeavsnitt"/>
        <w:ind w:left="360"/>
        <w:rPr>
          <w:sz w:val="28"/>
          <w:szCs w:val="28"/>
        </w:rPr>
      </w:pPr>
    </w:p>
    <w:p w:rsidRPr="006A693B" w:rsidR="00F45270" w:rsidP="00F45270" w:rsidRDefault="00F45270" w14:paraId="5C5F95E3" w14:textId="77777777">
      <w:pPr>
        <w:pStyle w:val="Listeavsnitt"/>
        <w:numPr>
          <w:ilvl w:val="0"/>
          <w:numId w:val="10"/>
        </w:numPr>
        <w:rPr>
          <w:strike w:val="0"/>
          <w:dstrike w:val="0"/>
          <w:sz w:val="28"/>
          <w:szCs w:val="28"/>
        </w:rPr>
      </w:pPr>
      <w:r w:rsidRPr="7672467A" w:rsidR="00F45270">
        <w:rPr>
          <w:strike w:val="0"/>
          <w:dstrike w:val="0"/>
          <w:sz w:val="28"/>
          <w:szCs w:val="28"/>
        </w:rPr>
        <w:t>Taushetspliktige opplysninger og egenerklæring om bortfall av taushetsplikt</w:t>
      </w:r>
    </w:p>
    <w:p w:rsidRPr="006A693B" w:rsidR="00F45270" w:rsidP="00F45270" w:rsidRDefault="00F45270" w14:paraId="5A0612EF" w14:textId="77777777">
      <w:pPr>
        <w:rPr>
          <w:strike w:val="0"/>
          <w:dstrike w:val="0"/>
        </w:rPr>
      </w:pPr>
    </w:p>
    <w:p w:rsidRPr="006A693B" w:rsidR="00F45270" w:rsidP="00F45270" w:rsidRDefault="00F45270" w14:paraId="59AE5183" w14:textId="77777777">
      <w:pPr>
        <w:rPr>
          <w:strike w:val="0"/>
          <w:dstrike w:val="0"/>
        </w:rPr>
      </w:pPr>
      <w:r w:rsidR="00F45270">
        <w:rPr>
          <w:strike w:val="0"/>
          <w:dstrike w:val="0"/>
        </w:rPr>
        <w:t>SETT ETT KRYSS:</w:t>
      </w:r>
    </w:p>
    <w:p w:rsidRPr="006A693B" w:rsidR="00F45270" w:rsidP="00F45270" w:rsidRDefault="00F45270" w14:paraId="5471A323" w14:textId="77777777">
      <w:pPr>
        <w:rPr>
          <w:strike w:val="0"/>
          <w:dstrike w:val="0"/>
        </w:rPr>
      </w:pPr>
    </w:p>
    <w:p w:rsidRPr="006A693B" w:rsidR="00F45270" w:rsidP="7672467A" w:rsidRDefault="004A3FEF" w14:paraId="488DBF19" w14:textId="70BD7576">
      <w:pPr>
        <w:pStyle w:val="Normal"/>
        <w:ind w:firstLine="0"/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</w:pPr>
      <w:sdt>
        <w:sdtPr>
          <w:id w:val="755411321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Calibri" w:hAnsi="Calibri" w:cs="Calibri" w:asciiTheme="majorAscii" w:hAnsiTheme="majorAscii" w:cstheme="majorAscii"/>
            <w:strike w:val="0"/>
            <w:dstrike w:val="0"/>
            <w:sz w:val="22"/>
            <w:szCs w:val="22"/>
          </w:rPr>
        </w:sdtPr>
        <w:sdtContent>
          <w:r w:rsidRPr="7672467A" w:rsidR="300509F8">
            <w:rPr>
              <w:rFonts w:ascii="MS Gothic" w:hAnsi="MS Gothic" w:eastAsia="MS Gothic" w:cs="MS Gothic"/>
              <w:strike w:val="0"/>
              <w:dstrike w:val="0"/>
              <w:sz w:val="22"/>
              <w:szCs w:val="22"/>
            </w:rPr>
            <w:t>☐</w:t>
          </w:r>
        </w:sdtContent>
        <w:sdtEndPr>
          <w:rPr>
            <w:rFonts w:ascii="Calibri" w:hAnsi="Calibri" w:cs="Calibri" w:asciiTheme="majorAscii" w:hAnsiTheme="majorAscii" w:cstheme="majorAscii"/>
            <w:strike w:val="0"/>
            <w:dstrike w:val="0"/>
            <w:sz w:val="22"/>
            <w:szCs w:val="22"/>
          </w:rPr>
        </w:sdtEndPr>
      </w:sdt>
      <w:r w:rsidRPr="7672467A" w:rsidR="06953053"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  <w:t xml:space="preserve">Søknaden inneholder </w:t>
      </w:r>
      <w:r w:rsidRPr="7672467A" w:rsidR="00F45270"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  <w:t xml:space="preserve">ingen opplysninger som er unntatt fra innsyn etter </w:t>
      </w:r>
      <w:r w:rsidRPr="7672467A" w:rsidR="00F45270"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  <w:t>offentleglova</w:t>
      </w:r>
      <w:r w:rsidRPr="7672467A" w:rsidR="00F45270"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  <w:t xml:space="preserve"> § 13.</w:t>
      </w:r>
    </w:p>
    <w:p w:rsidRPr="006A693B" w:rsidR="00F45270" w:rsidP="7672467A" w:rsidRDefault="004A3FEF" w14:paraId="00E9091D" w14:textId="7DFC3E92">
      <w:pPr>
        <w:ind w:left="720" w:hanging="720"/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</w:pPr>
      <w:sdt>
        <w:sdtPr>
          <w:id w:val="-894584336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Calibri" w:hAnsi="Calibri" w:cs="Calibri" w:asciiTheme="majorAscii" w:hAnsiTheme="majorAscii" w:cstheme="majorAscii"/>
            <w:strike w:val="0"/>
            <w:dstrike w:val="0"/>
            <w:sz w:val="22"/>
            <w:szCs w:val="22"/>
          </w:rPr>
        </w:sdtPr>
        <w:sdtContent>
          <w:r w:rsidRPr="7672467A" w:rsidR="3D5D2C79">
            <w:rPr>
              <w:rFonts w:ascii="MS Gothic" w:hAnsi="MS Gothic" w:eastAsia="MS Gothic" w:cs="MS Gothic"/>
              <w:strike w:val="0"/>
              <w:dstrike w:val="0"/>
              <w:sz w:val="22"/>
              <w:szCs w:val="22"/>
            </w:rPr>
            <w:t>☐</w:t>
          </w:r>
        </w:sdtContent>
        <w:sdtEndPr>
          <w:rPr>
            <w:rFonts w:ascii="Calibri" w:hAnsi="Calibri" w:cs="Calibri" w:asciiTheme="majorAscii" w:hAnsiTheme="majorAscii" w:cstheme="majorAscii"/>
            <w:strike w:val="0"/>
            <w:dstrike w:val="0"/>
            <w:sz w:val="22"/>
            <w:szCs w:val="22"/>
          </w:rPr>
        </w:sdtEndPr>
      </w:sdt>
      <w:r w:rsidRPr="7672467A" w:rsidR="5358F9D9"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  <w:t xml:space="preserve">Søknaden </w:t>
      </w:r>
      <w:r w:rsidRPr="7672467A" w:rsidR="00F45270">
        <w:rPr>
          <w:rFonts w:ascii="Calibri" w:hAnsi="Calibri" w:cs="Calibri" w:asciiTheme="majorAscii" w:hAnsiTheme="majorAscii" w:cstheme="majorAscii"/>
          <w:strike w:val="0"/>
          <w:dstrike w:val="0"/>
          <w:sz w:val="22"/>
          <w:szCs w:val="22"/>
        </w:rPr>
        <w:t>inneholder følgende taushetspliktige opplysninger som skal være unntatt fra innsyn etter offentleglova § 13*:</w:t>
      </w:r>
    </w:p>
    <w:p w:rsidRPr="006A693B" w:rsidR="00F45270" w:rsidP="00F45270" w:rsidRDefault="00F45270" w14:paraId="36114320" w14:textId="0F79F326">
      <w:pPr>
        <w:rPr>
          <w:strike w:val="0"/>
          <w:dstrike w:val="0"/>
        </w:rPr>
      </w:pPr>
      <w:r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Pr="006A693B" w:rsidR="00F45270" w:rsidTr="7672467A" w14:paraId="3E6B5383" w14:textId="77777777">
        <w:trPr>
          <w:trHeight w:val="889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Pr="006A693B" w:rsidR="00F45270" w:rsidP="7672467A" w:rsidRDefault="00F45270" w14:paraId="0A1311B5" w14:textId="42B0EF10">
            <w:pPr>
              <w:rPr>
                <w:b w:val="1"/>
                <w:bCs w:val="1"/>
                <w:strike w:val="0"/>
                <w:dstrike w:val="0"/>
              </w:rPr>
            </w:pPr>
            <w:r w:rsidRPr="7672467A" w:rsidR="00F45270">
              <w:rPr>
                <w:b w:val="1"/>
                <w:bCs w:val="1"/>
                <w:strike w:val="0"/>
                <w:dstrike w:val="0"/>
              </w:rPr>
              <w:t xml:space="preserve">Ref.nr i </w:t>
            </w:r>
            <w:r>
              <w:br/>
            </w:r>
            <w:r w:rsidRPr="7672467A" w:rsidR="133EF374">
              <w:rPr>
                <w:b w:val="1"/>
                <w:bCs w:val="1"/>
                <w:strike w:val="0"/>
                <w:dstrike w:val="0"/>
              </w:rPr>
              <w:t>søknaden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Pr="006A693B" w:rsidR="00F45270" w:rsidP="7672467A" w:rsidRDefault="00F45270" w14:paraId="189AFF55" w14:textId="77777777">
            <w:pPr>
              <w:rPr>
                <w:b w:val="1"/>
                <w:bCs w:val="1"/>
                <w:strike w:val="0"/>
                <w:dstrike w:val="0"/>
              </w:rPr>
            </w:pPr>
            <w:r w:rsidRPr="7672467A" w:rsidR="00F45270">
              <w:rPr>
                <w:b w:val="1"/>
                <w:bCs w:val="1"/>
                <w:strike w:val="0"/>
                <w:dstrike w:val="0"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Pr="006A693B" w:rsidR="00F45270" w:rsidP="7672467A" w:rsidRDefault="00F45270" w14:paraId="0D422AA9" w14:textId="77777777">
            <w:pPr>
              <w:rPr>
                <w:b w:val="1"/>
                <w:bCs w:val="1"/>
                <w:strike w:val="0"/>
                <w:dstrike w:val="0"/>
              </w:rPr>
            </w:pPr>
            <w:r w:rsidRPr="7672467A" w:rsidR="00F45270">
              <w:rPr>
                <w:b w:val="1"/>
                <w:bCs w:val="1"/>
                <w:strike w:val="0"/>
                <w:dstrike w:val="0"/>
              </w:rPr>
              <w:t xml:space="preserve">Begrunnelse for at det skal nektes innsyn i disse </w:t>
            </w:r>
          </w:p>
        </w:tc>
      </w:tr>
      <w:tr w:rsidRPr="006A693B" w:rsidR="00F45270" w:rsidTr="7672467A" w14:paraId="60D3FC4D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366F9252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714D236F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37555CC0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</w:tr>
      <w:tr w:rsidRPr="006A693B" w:rsidR="00F45270" w:rsidTr="7672467A" w14:paraId="1C4FE6B4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3F830BE9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216CBFBD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6404842F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</w:tr>
      <w:tr w:rsidRPr="006A693B" w:rsidR="00F45270" w:rsidTr="7672467A" w14:paraId="23A557A2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405242E2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2EDCBA7C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64EAED7A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</w:tr>
      <w:tr w:rsidRPr="006A693B" w:rsidR="00F45270" w:rsidTr="7672467A" w14:paraId="5D66CA63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191FB46D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70597384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32B17874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</w:tr>
      <w:tr w:rsidRPr="006A693B" w:rsidR="00F45270" w:rsidTr="7672467A" w14:paraId="7505AC62" w14:textId="77777777">
        <w:trPr>
          <w:trHeight w:val="25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4B6F2669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022159F2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54845D8C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</w:tr>
      <w:tr w:rsidRPr="006A693B" w:rsidR="00F45270" w:rsidTr="7672467A" w14:paraId="3A2F6F3E" w14:textId="77777777">
        <w:trPr>
          <w:trHeight w:val="286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75B32B5A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7593105B" w14:textId="77777777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A693B" w:rsidR="00F45270" w:rsidP="7672467A" w:rsidRDefault="00F45270" w14:paraId="25E76C38" w14:textId="40F1169D">
            <w:pPr>
              <w:pStyle w:val="Brdtekst"/>
              <w:jc w:val="left"/>
              <w:rPr>
                <w:strike w:val="0"/>
                <w:dstrike w:val="0"/>
                <w:sz w:val="20"/>
                <w:szCs w:val="20"/>
                <w:lang w:val="nb-NO"/>
              </w:rPr>
            </w:pPr>
          </w:p>
        </w:tc>
      </w:tr>
    </w:tbl>
    <w:p w:rsidRPr="006A693B" w:rsidR="00F45270" w:rsidP="00F45270" w:rsidRDefault="00F45270" w14:paraId="48CB81A1" w14:textId="77777777">
      <w:pPr>
        <w:rPr>
          <w:strike w:val="0"/>
          <w:dstrike w:val="0"/>
        </w:rPr>
      </w:pPr>
    </w:p>
    <w:p w:rsidRPr="006A693B" w:rsidR="005A54F6" w:rsidP="001835B6" w:rsidRDefault="00F45270" w14:paraId="2373D49B" w14:textId="0E61BB12">
      <w:pPr>
        <w:rPr>
          <w:strike w:val="0"/>
          <w:dstrike w:val="0"/>
        </w:rPr>
      </w:pPr>
      <w:r w:rsidR="00F45270">
        <w:rPr>
          <w:strike w:val="0"/>
          <w:dstrike w:val="0"/>
        </w:rPr>
        <w:t xml:space="preserve">* Merk at ved krav om innsyn skal oppdragsgiveren på selvstendig grunnlag vurdere hvor vidt opplysningene er av en slik art at oppdragsgiveren plikter å nekte innsyn i disse, jf. </w:t>
      </w:r>
      <w:r w:rsidR="00F45270">
        <w:rPr>
          <w:strike w:val="0"/>
          <w:dstrike w:val="0"/>
        </w:rPr>
        <w:t>offentleglova</w:t>
      </w:r>
      <w:r w:rsidR="00F45270">
        <w:rPr>
          <w:strike w:val="0"/>
          <w:dstrike w:val="0"/>
        </w:rPr>
        <w:t xml:space="preserve"> § 29.</w:t>
      </w:r>
    </w:p>
    <w:sectPr w:rsidRPr="006A693B" w:rsidR="005A54F6" w:rsidSect="00443BB5">
      <w:headerReference w:type="default" r:id="rId12"/>
      <w:headerReference w:type="first" r:id="rId13"/>
      <w:pgSz w:w="11899" w:h="16838" w:orient="portrait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2477" w:rsidRDefault="00302477" w14:paraId="3F47344E" w14:textId="77777777">
      <w:r>
        <w:separator/>
      </w:r>
    </w:p>
  </w:endnote>
  <w:endnote w:type="continuationSeparator" w:id="0">
    <w:p w:rsidR="00302477" w:rsidRDefault="00302477" w14:paraId="21BA5D8F" w14:textId="77777777">
      <w:r>
        <w:continuationSeparator/>
      </w:r>
    </w:p>
  </w:endnote>
  <w:endnote w:type="continuationNotice" w:id="1">
    <w:p w:rsidR="00302477" w:rsidRDefault="00302477" w14:paraId="654C5B60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2477" w:rsidRDefault="00302477" w14:paraId="6BF600FB" w14:textId="77777777">
      <w:r>
        <w:separator/>
      </w:r>
    </w:p>
  </w:footnote>
  <w:footnote w:type="continuationSeparator" w:id="0">
    <w:p w:rsidR="00302477" w:rsidRDefault="00302477" w14:paraId="61D3120F" w14:textId="77777777">
      <w:r>
        <w:continuationSeparator/>
      </w:r>
    </w:p>
  </w:footnote>
  <w:footnote w:type="continuationNotice" w:id="1">
    <w:p w:rsidR="00302477" w:rsidRDefault="00302477" w14:paraId="24451808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ma14="http://schemas.microsoft.com/office/mac/drawingml/2011/main" mc:Ignorable="w14 w15 w16se w16cid w16 w16cex w16sdtdh w16sdtfl w16du wp14">
  <w:p w:rsidR="006D250D" w:rsidP="00471E1E" w:rsidRDefault="006D250D" w14:paraId="251C2CCA" w14:textId="1F0CD536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471E1E" w:rsidR="006D250D" w:rsidP="00794BAE" w:rsidRDefault="006D250D" w14:paraId="02A2C476" w14:textId="77777777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 w14:anchorId="48FFA43A">
            <v:shapetype id="_x0000_t202" coordsize="21600,21600" o:spt="202" path="m,l,21600r21600,l21600,xe" w14:anchorId="070BA667">
              <v:stroke joinstyle="miter"/>
              <v:path gradientshapeok="t" o:connecttype="rect"/>
            </v:shapetype>
            <v:shape id="Tekstboks 11" style="position:absolute;left:0;text-align:left;margin-left:-3.85pt;margin-top:-3.1pt;width:126pt;height:4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>
              <v:textbox>
                <w:txbxContent>
                  <w:p w:rsidRPr="00471E1E" w:rsidR="006D250D" w:rsidP="00794BAE" w:rsidRDefault="006D250D" w14:paraId="672A6659" w14:textId="77777777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4478A" w:rsidP="00471E1E" w:rsidRDefault="00B4478A" w14:paraId="44EF0E69" w14:textId="77777777">
    <w:pPr>
      <w:ind w:left="7371" w:firstLine="20"/>
    </w:pPr>
  </w:p>
  <w:p w:rsidR="006D250D" w:rsidP="00471E1E" w:rsidRDefault="006D250D" w14:paraId="2208A17F" w14:textId="77777777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54B88" w:rsidR="006D250D" w:rsidP="008C6E41" w:rsidRDefault="006D250D" w14:paraId="641EB90A" w14:textId="3A957496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aj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7"/>
  </w:num>
  <w:num w:numId="6" w16cid:durableId="1093667424">
    <w:abstractNumId w:val="8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embedSystemFonts/>
  <w:attachedTemplate r:id="rId1"/>
  <w:trackRevisions w:val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6292B"/>
    <w:rsid w:val="00074163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39A2"/>
    <w:rsid w:val="001B4EE4"/>
    <w:rsid w:val="001C39D2"/>
    <w:rsid w:val="001C416B"/>
    <w:rsid w:val="001C45FA"/>
    <w:rsid w:val="001D3AD7"/>
    <w:rsid w:val="001E5137"/>
    <w:rsid w:val="00207E7D"/>
    <w:rsid w:val="00216075"/>
    <w:rsid w:val="00217070"/>
    <w:rsid w:val="0023422D"/>
    <w:rsid w:val="002668A4"/>
    <w:rsid w:val="00274365"/>
    <w:rsid w:val="00295AD1"/>
    <w:rsid w:val="002A4BD6"/>
    <w:rsid w:val="002A57D3"/>
    <w:rsid w:val="002A7970"/>
    <w:rsid w:val="002B252E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F0723"/>
    <w:rsid w:val="00413CB7"/>
    <w:rsid w:val="00420FAC"/>
    <w:rsid w:val="0042130F"/>
    <w:rsid w:val="00422652"/>
    <w:rsid w:val="00424293"/>
    <w:rsid w:val="00431A70"/>
    <w:rsid w:val="0043696F"/>
    <w:rsid w:val="00443BB5"/>
    <w:rsid w:val="004608B9"/>
    <w:rsid w:val="00471E1E"/>
    <w:rsid w:val="004720FC"/>
    <w:rsid w:val="004729A5"/>
    <w:rsid w:val="004A3FEF"/>
    <w:rsid w:val="004B579C"/>
    <w:rsid w:val="004C0B7C"/>
    <w:rsid w:val="004D1402"/>
    <w:rsid w:val="004D7A5A"/>
    <w:rsid w:val="004F027B"/>
    <w:rsid w:val="004F6869"/>
    <w:rsid w:val="00501667"/>
    <w:rsid w:val="00516C57"/>
    <w:rsid w:val="00522156"/>
    <w:rsid w:val="00532DD9"/>
    <w:rsid w:val="00554DCD"/>
    <w:rsid w:val="00573837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A693B"/>
    <w:rsid w:val="006B7263"/>
    <w:rsid w:val="006C5AC5"/>
    <w:rsid w:val="006D250D"/>
    <w:rsid w:val="006D5F23"/>
    <w:rsid w:val="006E41C5"/>
    <w:rsid w:val="006F292D"/>
    <w:rsid w:val="00735986"/>
    <w:rsid w:val="007404BA"/>
    <w:rsid w:val="007477B9"/>
    <w:rsid w:val="00766191"/>
    <w:rsid w:val="007674E2"/>
    <w:rsid w:val="00770C16"/>
    <w:rsid w:val="00772F46"/>
    <w:rsid w:val="00793AD9"/>
    <w:rsid w:val="00794BAE"/>
    <w:rsid w:val="007A17B8"/>
    <w:rsid w:val="007B00A7"/>
    <w:rsid w:val="007B6017"/>
    <w:rsid w:val="007C038E"/>
    <w:rsid w:val="007C1844"/>
    <w:rsid w:val="007C5E28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D43AC"/>
    <w:rsid w:val="008E732B"/>
    <w:rsid w:val="008E79B3"/>
    <w:rsid w:val="008F5D03"/>
    <w:rsid w:val="00910C25"/>
    <w:rsid w:val="00917F30"/>
    <w:rsid w:val="009213C9"/>
    <w:rsid w:val="00923DD6"/>
    <w:rsid w:val="00924BBB"/>
    <w:rsid w:val="00940D39"/>
    <w:rsid w:val="00942B66"/>
    <w:rsid w:val="00976DED"/>
    <w:rsid w:val="00982250"/>
    <w:rsid w:val="00985921"/>
    <w:rsid w:val="009E65C8"/>
    <w:rsid w:val="009F3863"/>
    <w:rsid w:val="00A029A8"/>
    <w:rsid w:val="00A17368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C1E41"/>
    <w:rsid w:val="00AE4E7E"/>
    <w:rsid w:val="00AF1FE4"/>
    <w:rsid w:val="00B02EEB"/>
    <w:rsid w:val="00B105CD"/>
    <w:rsid w:val="00B11280"/>
    <w:rsid w:val="00B25EA7"/>
    <w:rsid w:val="00B4478A"/>
    <w:rsid w:val="00B576E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5291A"/>
    <w:rsid w:val="00C54EC8"/>
    <w:rsid w:val="00C6040F"/>
    <w:rsid w:val="00C64384"/>
    <w:rsid w:val="00C746F1"/>
    <w:rsid w:val="00C768CF"/>
    <w:rsid w:val="00C86CCD"/>
    <w:rsid w:val="00C93DBA"/>
    <w:rsid w:val="00CC2095"/>
    <w:rsid w:val="00CC24C2"/>
    <w:rsid w:val="00CD7B31"/>
    <w:rsid w:val="00CE2024"/>
    <w:rsid w:val="00CF0CD3"/>
    <w:rsid w:val="00CF60AD"/>
    <w:rsid w:val="00D04625"/>
    <w:rsid w:val="00D04DF9"/>
    <w:rsid w:val="00D05E28"/>
    <w:rsid w:val="00D47711"/>
    <w:rsid w:val="00D5535F"/>
    <w:rsid w:val="00D6697D"/>
    <w:rsid w:val="00D67062"/>
    <w:rsid w:val="00D70A92"/>
    <w:rsid w:val="00D80A3D"/>
    <w:rsid w:val="00D9433C"/>
    <w:rsid w:val="00D94AD7"/>
    <w:rsid w:val="00D96F8D"/>
    <w:rsid w:val="00DA4C7A"/>
    <w:rsid w:val="00DC33AD"/>
    <w:rsid w:val="00DC3B74"/>
    <w:rsid w:val="00DC57BB"/>
    <w:rsid w:val="00DD4524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67CF3"/>
    <w:rsid w:val="00ED070A"/>
    <w:rsid w:val="00ED7033"/>
    <w:rsid w:val="00EF2B3A"/>
    <w:rsid w:val="00F03F8B"/>
    <w:rsid w:val="00F13587"/>
    <w:rsid w:val="00F166EF"/>
    <w:rsid w:val="00F357DE"/>
    <w:rsid w:val="00F43290"/>
    <w:rsid w:val="00F45270"/>
    <w:rsid w:val="00F52FC6"/>
    <w:rsid w:val="00F64DF7"/>
    <w:rsid w:val="00F769A5"/>
    <w:rsid w:val="00F82AB6"/>
    <w:rsid w:val="00F8546C"/>
    <w:rsid w:val="00FA60BC"/>
    <w:rsid w:val="00FB35CF"/>
    <w:rsid w:val="00FC597E"/>
    <w:rsid w:val="00FD0E99"/>
    <w:rsid w:val="066F2052"/>
    <w:rsid w:val="06953053"/>
    <w:rsid w:val="084EE7EB"/>
    <w:rsid w:val="08AB58B9"/>
    <w:rsid w:val="0BE5641A"/>
    <w:rsid w:val="0D2467FC"/>
    <w:rsid w:val="10E177C3"/>
    <w:rsid w:val="116F3C83"/>
    <w:rsid w:val="11A9CD6B"/>
    <w:rsid w:val="133EF374"/>
    <w:rsid w:val="18240B06"/>
    <w:rsid w:val="1A17A3F5"/>
    <w:rsid w:val="224DD3F9"/>
    <w:rsid w:val="2D947FF2"/>
    <w:rsid w:val="300509F8"/>
    <w:rsid w:val="31D5C68C"/>
    <w:rsid w:val="35FA32FA"/>
    <w:rsid w:val="37B121B5"/>
    <w:rsid w:val="393EC4D2"/>
    <w:rsid w:val="3BB5EEE4"/>
    <w:rsid w:val="3D5D2C79"/>
    <w:rsid w:val="4144A721"/>
    <w:rsid w:val="4246E050"/>
    <w:rsid w:val="4363D940"/>
    <w:rsid w:val="46A3CF1A"/>
    <w:rsid w:val="50FE6805"/>
    <w:rsid w:val="5358F9D9"/>
    <w:rsid w:val="541D1E32"/>
    <w:rsid w:val="54BE0B12"/>
    <w:rsid w:val="54FCA6AF"/>
    <w:rsid w:val="55CA97A8"/>
    <w:rsid w:val="56ACA9FF"/>
    <w:rsid w:val="5CF001F0"/>
    <w:rsid w:val="5DDE7487"/>
    <w:rsid w:val="5EFED13E"/>
    <w:rsid w:val="632479FC"/>
    <w:rsid w:val="638ABA09"/>
    <w:rsid w:val="67948ACD"/>
    <w:rsid w:val="6969AC6D"/>
    <w:rsid w:val="71F3A3AD"/>
    <w:rsid w:val="7672467A"/>
    <w:rsid w:val="77D051CF"/>
    <w:rsid w:val="78ABCB8F"/>
    <w:rsid w:val="78D53205"/>
    <w:rsid w:val="79560B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35B6"/>
    <w:pPr>
      <w:spacing w:before="120"/>
    </w:pPr>
    <w:rPr>
      <w:rFonts w:ascii="Arial" w:hAnsi="Arial" w:eastAsia="Times New Roman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1" w:customStyle="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C54EC8"/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C54EC8"/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C54EC8"/>
    <w:rPr>
      <w:rFonts w:ascii="Arial" w:hAnsi="Arial" w:eastAsia="Times New Roman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abell" w:customStyle="1">
    <w:name w:val="Tabell"/>
    <w:basedOn w:val="Normal"/>
    <w:rsid w:val="00A26389"/>
    <w:rPr>
      <w:szCs w:val="2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C54EC8"/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paragraph" w:styleId="overskrift40" w:customStyle="1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styleId="Topptekst1" w:customStyle="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styleId="toptekst" w:customStyle="1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54DCD"/>
    <w:rPr>
      <w:rFonts w:ascii="Arial" w:hAnsi="Arial" w:eastAsia="Times New Roman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color="4F81BD" w:themeColor="accent1" w:sz="8" w:space="4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C54EC8"/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13CB7"/>
    <w:rPr>
      <w:rFonts w:ascii="Arial" w:hAnsi="Arial" w:eastAsiaTheme="majorEastAsia" w:cstheme="majorBidi"/>
      <w:i/>
      <w:iCs/>
      <w:color w:val="354047"/>
      <w:spacing w:val="15"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C54EC8"/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54EC8"/>
    <w:rPr>
      <w:rFonts w:ascii="Arial" w:hAnsi="Arial" w:eastAsia="Times New Roman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C54EC8"/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styleId="SitatTegn" w:customStyle="1">
    <w:name w:val="Sitat Tegn"/>
    <w:basedOn w:val="Standardskriftforavsnitt"/>
    <w:link w:val="Sitat"/>
    <w:uiPriority w:val="29"/>
    <w:rsid w:val="006D250D"/>
    <w:rPr>
      <w:rFonts w:ascii="Arial" w:hAnsi="Arial" w:eastAsia="Times New Roman" w:cs="Times New Roman"/>
      <w:i/>
      <w:iCs/>
      <w:color w:val="27323C"/>
      <w:sz w:val="18"/>
      <w:szCs w:val="24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C54EC8"/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C54EC8"/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07E7D"/>
    <w:rPr>
      <w:rFonts w:ascii="Arial" w:hAnsi="Arial" w:eastAsia="Times New Roman" w:cs="Times New Roman"/>
      <w:lang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70B5E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70B5E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hAnsi="DepCentury Old Style" w:eastAsia="SimSun"/>
      <w:b/>
      <w:bCs/>
      <w:sz w:val="24"/>
      <w:szCs w:val="20"/>
      <w:lang w:val="x-none"/>
    </w:rPr>
  </w:style>
  <w:style w:type="character" w:styleId="BrdtekstTegn" w:customStyle="1">
    <w:name w:val="Brødtekst Tegn"/>
    <w:basedOn w:val="Standardskriftforavsnitt"/>
    <w:link w:val="Brdtekst"/>
    <w:uiPriority w:val="99"/>
    <w:rsid w:val="00F45270"/>
    <w:rPr>
      <w:rFonts w:ascii="DepCentury Old Style" w:hAnsi="DepCentury Old Style" w:eastAsia="SimSun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hAnsi="Arial" w:eastAsia="Times New Roman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357DE"/>
    <w:rPr>
      <w:rFonts w:ascii="Arial" w:hAnsi="Arial" w:eastAsia="Times New Roman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357DE"/>
    <w:rPr>
      <w:rFonts w:ascii="Arial" w:hAnsi="Arial" w:eastAsia="Times New Roman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4" /><Relationship Type="http://schemas.openxmlformats.org/officeDocument/2006/relationships/webSettings" Target="webSetting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7F7C9EBA4808FA49BAC803C225609C62" ma:contentTypeVersion="3" ma:contentTypeDescription="Opprett et nytt dokument." ma:contentTypeScope="" ma:versionID="7414cf68bd0021a6f5279febccdd62bd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1dbfc9d111974deddafcc94e0b394bb7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40ca996-091a-4a0f-bdaf-b34d309fbf77}" ma:internalName="TaxCatchAll" ma:showField="CatchAllData" ma:web="e66d2da5-f7d9-4581-b654-cd83c4a604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40ca996-091a-4a0f-bdaf-b34d309fbf77}" ma:internalName="TaxCatchAllLabel" ma:readOnly="true" ma:showField="CatchAllDataLabel" ma:web="e66d2da5-f7d9-4581-b654-cd83c4a604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DocumentSupplier" ma:index="10" nillable="true" ma:displayName="Leverandør" ma:internalName="ContractDocumentSupplier">
      <xsd:simpleType>
        <xsd:restriction base="dms:Text"/>
      </xsd:simpleType>
    </xsd:element>
    <xsd:element name="dc3e2cee46b449c685e6661f528390ad" ma:index="11" ma:taxonomy="true" ma:internalName="dc3e2cee46b449c685e6661f528390ad" ma:taxonomyFieldName="ContractDocumentCategories" ma:displayName="Kategori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3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5" nillable="true" ma:displayName="Arkivverdig" ma:internalName="ContractDocumentArchivable">
      <xsd:simpleType>
        <xsd:restriction base="dms:Boolean"/>
      </xsd:simpleType>
    </xsd:element>
    <xsd:element name="ContractPhaseDocument" ma:index="16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A4BC9F3753E245BC1E51F88B1CF8D1" ma:contentTypeVersion="3" ma:contentTypeDescription="Opprett et nytt dokument." ma:contentTypeScope="" ma:versionID="5a86f14e6c3887e23b847c8d5044f031">
  <xsd:schema xmlns:xsd="http://www.w3.org/2001/XMLSchema" xmlns:xs="http://www.w3.org/2001/XMLSchema" xmlns:p="http://schemas.microsoft.com/office/2006/metadata/properties" xmlns:ns2="abde425a-7c6f-4eec-91c8-74703bbcd206" targetNamespace="http://schemas.microsoft.com/office/2006/metadata/properties" ma:root="true" ma:fieldsID="11b488bbe3199fac8bafe37027165148" ns2:_="">
    <xsd:import namespace="abde425a-7c6f-4eec-91c8-74703bbcd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425a-7c6f-4eec-91c8-74703bbcd2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1446590e-b397-4948-98cc-2ba3c8972ca4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89288-E28D-4777-9EBC-70673CDA8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22F020-8024-428A-9DF3-26551100D62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Generell wordmal2 (2)</ap:Template>
  <ap:Application>Microsoft Word for the web</ap:Application>
  <ap:DocSecurity>0</ap:DocSecurity>
  <ap:ScaleCrop>false</ap:ScaleCrop>
  <ap:Company>Norsk Helsenett SF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Hallum, Maria-Charlott Ilebekk</cp:lastModifiedBy>
  <cp:revision>35</cp:revision>
  <cp:lastPrinted>2011-03-21T16:10:00Z</cp:lastPrinted>
  <dcterms:created xsi:type="dcterms:W3CDTF">2023-01-12T07:29:00Z</dcterms:created>
  <dcterms:modified xsi:type="dcterms:W3CDTF">2026-01-08T08:18:16Z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0x01010040A4BC9F3753E245BC1E51F88B1CF8D1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